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2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my actions.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</w:t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My actions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My actions must necessarily not lead to the loss of resources/gains/money/love/pleasure.</w:t>
        <w:br/>
        <w:t>6. My actions have no right to lead to the loss of resources/gains/money/love/pleasure.</w:t>
        <w:br/>
        <w:t>7. My actions must necessarily be directed towards obtaining resources/gains/money/love/pleasure.</w:t>
        <w:br/>
        <w:t>8. My actions have no right not to be directed towards obtaining resources/gains/money/love/pleasure.</w:t>
        <w:br/>
        <w:t>9. My actions must necessarily not be directed towards the loss of resources/gains/money/love/pleasure.</w:t>
        <w:br/>
        <w:t>10. My actions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  <w:lang w:val="en-US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My actions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My actions must necessarily lead to the loss of resources/gains/money/love/pleasure.</w:t>
        <w:br/>
        <w:t xml:space="preserve">6. My actions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My actions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My actions have no right to be directed towards obtaining resources/gains/money/love/pleasure.</w:t>
        <w:br/>
        <w:t>9. My actions must necessarily be directed towards the loss of resources/gains/money/love/pleasure.</w:t>
        <w:br/>
        <w:t>10. My actions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Why must my actions necessarily do/</w:t>
      </w:r>
      <w:r>
        <w:rPr>
          <w:rFonts w:ascii="Calibri" w:hAnsi="Calibri"/>
          <w:strike w:val="false"/>
          <w:dstrike w:val="false"/>
          <w:lang w:val="en-US"/>
        </w:rPr>
        <w:t xml:space="preserve">do </w:t>
      </w:r>
      <w:r>
        <w:rPr>
          <w:rFonts w:ascii="Calibri" w:hAnsi="Calibri"/>
          <w:strike w:val="false"/>
          <w:dstrike w:val="false"/>
          <w:lang w:val="en-US"/>
        </w:rPr>
        <w:t>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for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my actions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my actions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my actions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directed/not directed towards something?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strike w:val="false"/>
          <w:dstrike w:val="false"/>
        </w:rPr>
        <w:t>Why do my actions have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</w:rPr>
        <w:t xml:space="preserve">1. </w:t>
      </w:r>
      <w:r>
        <w:rPr>
          <w:rFonts w:ascii="Calibri" w:hAnsi="Calibri"/>
          <w:strike w:val="false"/>
          <w:dstrike w:val="false"/>
        </w:rPr>
        <w:t xml:space="preserve">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</w:r>
      <w:r>
        <w:rPr>
          <w:rFonts w:ascii="Calibri" w:hAnsi="Calibri"/>
          <w:strike w:val="false"/>
          <w:dstrike w:val="false"/>
        </w:rPr>
        <w:t xml:space="preserve">2. </w:t>
      </w:r>
      <w:r>
        <w:rPr>
          <w:rFonts w:ascii="Calibri" w:hAnsi="Calibri"/>
          <w:strike w:val="false"/>
          <w:dstrike w:val="false"/>
        </w:rPr>
        <w:t>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</w:rPr>
        <w:t>my actions.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</w:t>
      </w:r>
      <w:r>
        <w:rPr>
          <w:rFonts w:ascii="Calibri" w:hAnsi="Calibri"/>
          <w:b/>
          <w:bCs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benefit 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My actions have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lead to the loss of resources/gains/money/love/pleasure.</w:t>
        <w:br/>
        <w:t>6. My actions have right to lead to the loss of resources/gains/money/love/pleasure.</w:t>
        <w:br/>
        <w:t xml:space="preserve">7.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obtaining resources/gains/money/love/pleasure.</w:t>
        <w:br/>
        <w:t>8. My actions have right not to be directed towards obtaining resources/gains/money/love/pleasure.</w:t>
        <w:br/>
        <w:t xml:space="preserve">9.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not be directed towards the loss of resources/gains/money/love/pleasure.</w:t>
        <w:br/>
        <w:t>10. My actions have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</w:t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harm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1. My actions must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My actions have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My actions have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lead to the loss of resources/gains/money/love/pleasure.</w:t>
        <w:br/>
        <w:t xml:space="preserve">6. My actions have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>8. My actions have right to be directed towards obtaining resources/gains/money/love/pleasure.</w:t>
        <w:br/>
        <w:t xml:space="preserve">9. My actions must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necessarily be directed towards the loss of resources/gains/money/love/pleasure.</w:t>
        <w:br/>
        <w:t>10. My actions have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</w:rPr>
        <w:t>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my actions.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 xml:space="preserve">No benefit </w:t>
      </w:r>
      <w:r>
        <w:rPr>
          <w:rStyle w:val="Strong"/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</w:rPr>
        <w:t xml:space="preserve">arm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required</w:t>
      </w:r>
      <w:r>
        <w:rPr>
          <w:rFonts w:ascii="Calibri" w:hAnsi="Calibri"/>
          <w:b/>
          <w:bCs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be directed towards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the loss of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directed towards the loss of resources/gains/money/love/pleasure.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</w:rPr>
        <w:t>0</w:t>
      </w:r>
      <w:r>
        <w:rPr>
          <w:rFonts w:ascii="Calibri" w:hAnsi="Calibri"/>
          <w:b w:val="false"/>
          <w:bCs w:val="false"/>
          <w:strike w:val="false"/>
          <w:dstrike w:val="false"/>
        </w:rPr>
        <w:t>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my actions.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9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10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directed towards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11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directed towards something.</w:t>
        <w:br/>
        <w:t>1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directed towards something.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do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do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/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my actions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to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2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3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LineNumber">
    <w:name w:val="Line Number"/>
    <w:rPr/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40</TotalTime>
  <Application>LibreOffice/24.2.1.2$Windows_X86_64 LibreOffice_project/db4def46b0453cc22e2d0305797cf981b68ef5ac</Application>
  <AppVersion>15.0000</AppVersion>
  <Pages>3</Pages>
  <Words>1249</Words>
  <Characters>7459</Characters>
  <CharactersWithSpaces>8716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2026-03-20T17:20:39Z</dcterms:created>
  <dc:creator/>
  <dc:description/>
  <dc:language>ru-RU</dc:language>
  <cp:lastModifiedBy/>
  <dcterms:modified xsi:type="dcterms:W3CDTF">2026-03-23T13:31:12Z</dcterms:modified>
  <cp:revision>7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